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BE4C0" w14:textId="77777777" w:rsidR="00145499" w:rsidRDefault="00145499" w:rsidP="0014549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SHORT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35035B17" w14:textId="77777777" w:rsidR="00145499" w:rsidRDefault="00145499" w:rsidP="00145499">
      <w:pPr>
        <w:pStyle w:val="NoSpacing"/>
        <w:rPr>
          <w:rFonts w:cs="Times New Roman"/>
          <w:szCs w:val="24"/>
        </w:rPr>
      </w:pPr>
    </w:p>
    <w:p w14:paraId="5CCA43D1" w14:textId="77777777" w:rsidR="00145499" w:rsidRDefault="00145499" w:rsidP="00145499">
      <w:pPr>
        <w:pStyle w:val="NoSpacing"/>
        <w:rPr>
          <w:rFonts w:cs="Times New Roman"/>
          <w:szCs w:val="24"/>
        </w:rPr>
      </w:pPr>
    </w:p>
    <w:p w14:paraId="5698872F" w14:textId="77777777" w:rsidR="00145499" w:rsidRDefault="00145499" w:rsidP="001454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Southwark into lands</w:t>
      </w:r>
    </w:p>
    <w:p w14:paraId="3487033F" w14:textId="77777777" w:rsidR="00145499" w:rsidRDefault="00145499" w:rsidP="001454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Elizabeth Coke(q.v.).</w:t>
      </w:r>
    </w:p>
    <w:p w14:paraId="3A945450" w14:textId="77777777" w:rsidR="00145499" w:rsidRDefault="00145499" w:rsidP="0014549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7736564" w14:textId="77777777" w:rsidR="00145499" w:rsidRDefault="00145499" w:rsidP="0014549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pp.149-50)</w:t>
      </w:r>
    </w:p>
    <w:p w14:paraId="51058F7C" w14:textId="77777777" w:rsidR="00145499" w:rsidRDefault="00145499" w:rsidP="00145499">
      <w:pPr>
        <w:pStyle w:val="NoSpacing"/>
        <w:rPr>
          <w:rFonts w:eastAsia="Times New Roman" w:cs="Times New Roman"/>
          <w:szCs w:val="24"/>
        </w:rPr>
      </w:pPr>
    </w:p>
    <w:p w14:paraId="5D5E5FF0" w14:textId="77777777" w:rsidR="00145499" w:rsidRDefault="00145499" w:rsidP="00145499">
      <w:pPr>
        <w:pStyle w:val="NoSpacing"/>
        <w:rPr>
          <w:rFonts w:eastAsia="Times New Roman" w:cs="Times New Roman"/>
          <w:szCs w:val="24"/>
        </w:rPr>
      </w:pPr>
    </w:p>
    <w:p w14:paraId="08935681" w14:textId="77777777" w:rsidR="00145499" w:rsidRDefault="00145499" w:rsidP="0014549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November 2023</w:t>
      </w:r>
    </w:p>
    <w:p w14:paraId="2C0B15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356A1" w14:textId="77777777" w:rsidR="00145499" w:rsidRDefault="00145499" w:rsidP="009139A6">
      <w:r>
        <w:separator/>
      </w:r>
    </w:p>
  </w:endnote>
  <w:endnote w:type="continuationSeparator" w:id="0">
    <w:p w14:paraId="17FC8624" w14:textId="77777777" w:rsidR="00145499" w:rsidRDefault="001454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A5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B7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546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3919" w14:textId="77777777" w:rsidR="00145499" w:rsidRDefault="00145499" w:rsidP="009139A6">
      <w:r>
        <w:separator/>
      </w:r>
    </w:p>
  </w:footnote>
  <w:footnote w:type="continuationSeparator" w:id="0">
    <w:p w14:paraId="5DD88390" w14:textId="77777777" w:rsidR="00145499" w:rsidRDefault="001454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08B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C5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77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499"/>
    <w:rsid w:val="000666E0"/>
    <w:rsid w:val="0014549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8B081"/>
  <w15:chartTrackingRefBased/>
  <w15:docId w15:val="{3E059EAC-6728-406D-9EF6-F3B46C8A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2023-11-07T20:44:00Z</dcterms:created>
  <dcterms:modified xsi:type="dcterms:W3CDTF">2023-11-07T20:44:00Z</dcterms:modified>
</cp:coreProperties>
</file>